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5B1D2" w14:textId="77777777" w:rsidR="00E27415" w:rsidRDefault="00E27415" w:rsidP="00633467">
      <w:pPr>
        <w:tabs>
          <w:tab w:val="left" w:pos="993"/>
          <w:tab w:val="left" w:pos="1134"/>
        </w:tabs>
        <w:rPr>
          <w:rFonts w:cs="Arial"/>
        </w:rPr>
      </w:pPr>
    </w:p>
    <w:p w14:paraId="4AC2EBE1" w14:textId="142CF462" w:rsidR="00633467" w:rsidRDefault="00633467" w:rsidP="00633467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Pr="00B9100B">
        <w:rPr>
          <w:rFonts w:cs="Arial"/>
        </w:rPr>
        <w:t xml:space="preserve">: </w:t>
      </w:r>
      <w:r w:rsidR="00D70732">
        <w:rPr>
          <w:rFonts w:cs="Arial"/>
        </w:rPr>
        <w:t>83.2025-BJ</w:t>
      </w:r>
    </w:p>
    <w:p w14:paraId="568453C3" w14:textId="77777777" w:rsidR="00633467" w:rsidRDefault="00633467" w:rsidP="00633467">
      <w:pPr>
        <w:jc w:val="both"/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2122B453" w14:textId="77777777" w:rsidR="00BE5729" w:rsidRPr="00B9100B" w:rsidRDefault="00BE5729" w:rsidP="00BE5729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4B6C9411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F7927B2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5F49123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270AB68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076C7765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72D2386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9B8B09C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D5C1DD9" w14:textId="77777777" w:rsidR="00BE5729" w:rsidRDefault="00BE5729" w:rsidP="00BE5729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61F1EB1E" w14:textId="77777777" w:rsidR="00BE5729" w:rsidRDefault="00BE5729" w:rsidP="00BE5729">
      <w:pPr>
        <w:jc w:val="both"/>
        <w:rPr>
          <w:rFonts w:cs="Arial"/>
        </w:rPr>
      </w:pPr>
    </w:p>
    <w:p w14:paraId="18D5BD36" w14:textId="77777777" w:rsidR="00BE5729" w:rsidRPr="000D1EDF" w:rsidRDefault="00BE5729" w:rsidP="00BE5729">
      <w:pPr>
        <w:jc w:val="both"/>
        <w:rPr>
          <w:rFonts w:cs="Arial"/>
        </w:rPr>
      </w:pPr>
    </w:p>
    <w:p w14:paraId="5AC875E4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575F8B49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076F5919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5B9C4EF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2C4EF26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81754FA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223E24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5AD5188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51D92A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906FCE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1E08D4" w14:textId="77777777" w:rsidR="00BE5729" w:rsidRPr="000D1EDF" w:rsidRDefault="00BE5729" w:rsidP="00BE5729">
      <w:pPr>
        <w:jc w:val="both"/>
        <w:rPr>
          <w:rFonts w:cs="Arial"/>
        </w:rPr>
      </w:pPr>
    </w:p>
    <w:p w14:paraId="7545826E" w14:textId="24D46079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</w:t>
      </w:r>
      <w:r w:rsidR="00B706AB" w:rsidRPr="00B706AB">
        <w:rPr>
          <w:rFonts w:cs="Arial"/>
        </w:rPr>
        <w:t>Andragoški center Republike Slovenije, Ulica Ambrožiča Novljana 5, 1000 Ljubljana</w:t>
      </w:r>
      <w:r w:rsidRPr="000D1EDF">
        <w:rPr>
          <w:rFonts w:cs="Arial"/>
        </w:rPr>
        <w:t>, da lahko za namene objavljenega javnega naročila na portalu javnih naročil pridobi moje osebne podatke iz uradnih evidenc državnih organov, organov lokalnih skupnosti in nosilcev javnega pooblastila.</w:t>
      </w:r>
    </w:p>
    <w:p w14:paraId="06A9B8DD" w14:textId="77777777" w:rsidR="00BE5729" w:rsidRDefault="00BE5729" w:rsidP="00BE5729">
      <w:pPr>
        <w:jc w:val="both"/>
        <w:rPr>
          <w:rFonts w:cs="Arial"/>
        </w:rPr>
      </w:pPr>
    </w:p>
    <w:p w14:paraId="3825B65A" w14:textId="77777777" w:rsidR="00BE5729" w:rsidRPr="000D1EDF" w:rsidRDefault="00BE5729" w:rsidP="00BE5729">
      <w:pPr>
        <w:jc w:val="both"/>
        <w:rPr>
          <w:rFonts w:cs="Arial"/>
        </w:rPr>
      </w:pPr>
    </w:p>
    <w:p w14:paraId="19D159CA" w14:textId="77777777" w:rsidR="00BE5729" w:rsidRDefault="00BE5729" w:rsidP="00BE5729">
      <w:pPr>
        <w:jc w:val="both"/>
        <w:rPr>
          <w:rFonts w:cs="Arial"/>
        </w:rPr>
      </w:pPr>
    </w:p>
    <w:p w14:paraId="0F6E4B9D" w14:textId="77777777" w:rsidR="00BE5729" w:rsidRDefault="00BE5729" w:rsidP="00BE5729">
      <w:pPr>
        <w:jc w:val="both"/>
        <w:rPr>
          <w:rFonts w:cs="Arial"/>
        </w:rPr>
      </w:pPr>
    </w:p>
    <w:p w14:paraId="1557867A" w14:textId="77777777" w:rsidR="00BE5729" w:rsidRDefault="00BE5729" w:rsidP="00BE5729">
      <w:pPr>
        <w:jc w:val="both"/>
        <w:rPr>
          <w:rFonts w:cs="Arial"/>
        </w:rPr>
      </w:pPr>
    </w:p>
    <w:p w14:paraId="59CEB1E3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98B3AD0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1D5C263D" w14:textId="77777777" w:rsidR="00BE5729" w:rsidRDefault="00BE5729" w:rsidP="00BE5729">
      <w:pPr>
        <w:jc w:val="both"/>
        <w:rPr>
          <w:rFonts w:cs="Arial"/>
        </w:rPr>
      </w:pPr>
    </w:p>
    <w:p w14:paraId="7333C27B" w14:textId="77777777" w:rsidR="00BE5729" w:rsidRDefault="00BE5729" w:rsidP="00BE5729">
      <w:pPr>
        <w:rPr>
          <w:rFonts w:cs="Arial"/>
          <w:i/>
        </w:rPr>
      </w:pPr>
    </w:p>
    <w:p w14:paraId="23B8DE19" w14:textId="77777777" w:rsidR="00BE5729" w:rsidRDefault="00BE5729" w:rsidP="00BE5729">
      <w:pPr>
        <w:rPr>
          <w:rFonts w:cs="Arial"/>
          <w:i/>
        </w:rPr>
      </w:pPr>
    </w:p>
    <w:p w14:paraId="062D30D7" w14:textId="77777777" w:rsidR="00BE5729" w:rsidRDefault="00BE5729" w:rsidP="00BE5729">
      <w:pPr>
        <w:rPr>
          <w:rFonts w:cs="Arial"/>
          <w:i/>
        </w:rPr>
      </w:pPr>
    </w:p>
    <w:p w14:paraId="0EB74DB9" w14:textId="77777777" w:rsidR="00BE5729" w:rsidRDefault="00BE5729" w:rsidP="00BE5729">
      <w:pPr>
        <w:rPr>
          <w:rFonts w:cs="Arial"/>
          <w:i/>
        </w:rPr>
      </w:pPr>
    </w:p>
    <w:p w14:paraId="292D6CBA" w14:textId="77777777" w:rsidR="00BE5729" w:rsidRPr="008318D9" w:rsidRDefault="00BE5729" w:rsidP="00BE5729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p w14:paraId="4EB0F017" w14:textId="77777777" w:rsidR="00BE5729" w:rsidRPr="008318D9" w:rsidRDefault="00BE5729" w:rsidP="00BE5729">
      <w:pPr>
        <w:jc w:val="both"/>
        <w:rPr>
          <w:rFonts w:cs="Arial"/>
          <w:i/>
        </w:rPr>
      </w:pPr>
    </w:p>
    <w:p w14:paraId="133C2AAF" w14:textId="4D86E318" w:rsidR="000D1EDF" w:rsidRPr="00633467" w:rsidRDefault="000D1EDF" w:rsidP="00633467"/>
    <w:sectPr w:rsidR="000D1EDF" w:rsidRPr="0063346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74E6E" w14:textId="77777777" w:rsidR="00241C41" w:rsidRDefault="00241C41">
      <w:r>
        <w:separator/>
      </w:r>
    </w:p>
  </w:endnote>
  <w:endnote w:type="continuationSeparator" w:id="0">
    <w:p w14:paraId="0FB78E14" w14:textId="77777777" w:rsidR="00241C41" w:rsidRDefault="00241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692C87C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111269D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072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072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DDC9C" w14:textId="77777777" w:rsidR="00241C41" w:rsidRDefault="00241C41">
      <w:r>
        <w:separator/>
      </w:r>
    </w:p>
  </w:footnote>
  <w:footnote w:type="continuationSeparator" w:id="0">
    <w:p w14:paraId="3AC98389" w14:textId="77777777" w:rsidR="00241C41" w:rsidRDefault="00241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47FE" w14:textId="045E24D8" w:rsidR="00BE5729" w:rsidRDefault="00BE5729"/>
  <w:p w14:paraId="2AB815FD" w14:textId="77777777" w:rsidR="00BE5729" w:rsidRDefault="00BE5729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BE5729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79BFDC2" w14:textId="7D4EDF49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0690AD5C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BE5729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C219B78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A75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4741934">
    <w:abstractNumId w:val="3"/>
  </w:num>
  <w:num w:numId="2" w16cid:durableId="968706461">
    <w:abstractNumId w:val="5"/>
  </w:num>
  <w:num w:numId="3" w16cid:durableId="175777629">
    <w:abstractNumId w:val="2"/>
  </w:num>
  <w:num w:numId="4" w16cid:durableId="1413814535">
    <w:abstractNumId w:val="1"/>
  </w:num>
  <w:num w:numId="5" w16cid:durableId="1088887299">
    <w:abstractNumId w:val="4"/>
  </w:num>
  <w:num w:numId="6" w16cid:durableId="2097170067">
    <w:abstractNumId w:val="0"/>
  </w:num>
  <w:num w:numId="7" w16cid:durableId="1763910392">
    <w:abstractNumId w:val="7"/>
  </w:num>
  <w:num w:numId="8" w16cid:durableId="3777529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7620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41C41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753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090A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553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0727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06AB"/>
    <w:rsid w:val="00B82AA3"/>
    <w:rsid w:val="00B86392"/>
    <w:rsid w:val="00B9100B"/>
    <w:rsid w:val="00B9309E"/>
    <w:rsid w:val="00B930C3"/>
    <w:rsid w:val="00B96106"/>
    <w:rsid w:val="00BA2C4A"/>
    <w:rsid w:val="00BB3939"/>
    <w:rsid w:val="00BB549B"/>
    <w:rsid w:val="00BC00ED"/>
    <w:rsid w:val="00BC2412"/>
    <w:rsid w:val="00BC29DD"/>
    <w:rsid w:val="00BD4AEF"/>
    <w:rsid w:val="00BE5729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32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27415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8B9B625-DE57-46F9-8BAC-3E3D3A0E5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4.xml><?xml version="1.0" encoding="utf-8"?>
<ds:datastoreItem xmlns:ds="http://schemas.openxmlformats.org/officeDocument/2006/customXml" ds:itemID="{C7ADE147-44E7-4AFE-BB19-7730F4469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123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5</cp:revision>
  <cp:lastPrinted>2016-06-20T06:30:00Z</cp:lastPrinted>
  <dcterms:created xsi:type="dcterms:W3CDTF">2024-05-04T08:42:00Z</dcterms:created>
  <dcterms:modified xsi:type="dcterms:W3CDTF">2025-03-14T11:09:00Z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